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document.xml" ContentType="application/vnd.openxmlformats-officedocument.wordprocessingml.document.glossary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glossary/styles.xml" ContentType="application/vnd.openxmlformats-officedocument.wordprocessingml.styles+xml"/>
  <Override PartName="/word/styles.xml" ContentType="application/vnd.openxmlformats-officedocument.wordprocessingml.styles+xml"/>
  <Override PartName="/word/glossary/fontTable.xml" ContentType="application/vnd.openxmlformats-officedocument.wordprocessingml.fontTabl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tbl>
      <w:tblPr>
        <w:tblW w:w="5000" w:type="pct"/>
        <w:tblLook w:val="04A0"/>
      </w:tblPr>
      <w:tblGrid>
        <w:gridCol w:w="7308"/>
        <w:gridCol w:w="7308"/>
      </w:tblGrid>
      <w:tr w:rsidR="005F0C3C">
        <w:tc>
          <w:tcPr>
            <w:tcW w:w="5000" w:type="pct"/>
            <w:gridSpan w:val="2"/>
            <w:shd w:val="solid" w:color="0BBEFF" w:themeColor="accent3" w:themeShade="BF" w:fill="auto"/>
          </w:tcPr>
          <w:p w:rsidR="005F0C3C" w:rsidRPr="00125D95" w:rsidRDefault="00815405" w:rsidP="00125D95">
            <w:pPr>
              <w:pStyle w:val="Month"/>
              <w:tabs>
                <w:tab w:val="left" w:pos="2862"/>
              </w:tabs>
            </w:pPr>
            <w:r>
              <w:t>July</w:t>
            </w:r>
          </w:p>
        </w:tc>
      </w:tr>
      <w:tr w:rsidR="005F0C3C" w:rsidRPr="00201B01">
        <w:tc>
          <w:tcPr>
            <w:tcW w:w="5000" w:type="pct"/>
            <w:gridSpan w:val="2"/>
            <w:tcBorders>
              <w:bottom w:val="single" w:sz="18" w:space="0" w:color="FFFFFF" w:themeColor="background1"/>
            </w:tcBorders>
            <w:shd w:val="solid" w:color="0BBEFF" w:themeColor="accent3" w:themeShade="BF" w:fill="auto"/>
          </w:tcPr>
          <w:p w:rsidR="005F0C3C" w:rsidRPr="00125D95" w:rsidRDefault="005F0C3C">
            <w:pPr>
              <w:pStyle w:val="Year"/>
            </w:pPr>
            <w:r w:rsidRPr="00125D95">
              <w:t>201</w:t>
            </w:r>
            <w:r w:rsidR="0075316B">
              <w:t>2</w:t>
            </w:r>
          </w:p>
        </w:tc>
      </w:tr>
      <w:tr w:rsidR="005F0C3C">
        <w:sdt>
          <w:sdtPr>
            <w:id w:val="31938253"/>
            <w:placeholder>
              <w:docPart w:val="D3BBD82E890D77448B60C1A1E736639E"/>
            </w:placeholder>
          </w:sdtPr>
          <w:sdtContent>
            <w:tc>
              <w:tcPr>
                <w:tcW w:w="2500" w:type="pct"/>
                <w:tcBorders>
                  <w:top w:val="single" w:sz="18" w:space="0" w:color="FFFFFF" w:themeColor="background1"/>
                </w:tcBorders>
                <w:shd w:val="clear" w:color="auto" w:fill="7F7F7F" w:themeFill="text1" w:themeFillTint="80"/>
                <w:vAlign w:val="center"/>
              </w:tcPr>
              <w:p w:rsidR="005F0C3C" w:rsidRDefault="005F0C3C" w:rsidP="005F0C3C">
                <w:pPr>
                  <w:pStyle w:val="Title"/>
                </w:pPr>
                <w:r>
                  <w:t>Schedule</w:t>
                </w:r>
              </w:p>
            </w:tc>
          </w:sdtContent>
        </w:sdt>
        <w:sdt>
          <w:sdtPr>
            <w:id w:val="31938203"/>
            <w:placeholder>
              <w:docPart w:val="C4C3649D66040C488B411E803E117C1A"/>
            </w:placeholder>
          </w:sdtPr>
          <w:sdtContent>
            <w:tc>
              <w:tcPr>
                <w:tcW w:w="2500" w:type="pct"/>
                <w:tcBorders>
                  <w:top w:val="single" w:sz="18" w:space="0" w:color="FFFFFF" w:themeColor="background1"/>
                </w:tcBorders>
                <w:shd w:val="clear" w:color="auto" w:fill="7F7F7F" w:themeFill="text1" w:themeFillTint="80"/>
                <w:vAlign w:val="center"/>
              </w:tcPr>
              <w:p w:rsidR="005F0C3C" w:rsidRDefault="00022FB5" w:rsidP="00022FB5">
                <w:pPr>
                  <w:pStyle w:val="Subtitle"/>
                </w:pPr>
                <w:r>
                  <w:t xml:space="preserve"> </w:t>
                </w:r>
                <w:proofErr w:type="gramStart"/>
                <w:r w:rsidR="00533544">
                  <w:t>seminoleguard.wikispaces.com</w:t>
                </w:r>
                <w:proofErr w:type="gramEnd"/>
              </w:p>
            </w:tc>
          </w:sdtContent>
        </w:sdt>
      </w:tr>
    </w:tbl>
    <w:p w:rsidR="005F0C3C" w:rsidRDefault="005F0C3C">
      <w:pPr>
        <w:pStyle w:val="SpaceBetween"/>
      </w:pPr>
    </w:p>
    <w:tbl>
      <w:tblPr>
        <w:tblStyle w:val="TableCalendar"/>
        <w:tblW w:w="5000" w:type="pct"/>
        <w:tblLook w:val="0420"/>
      </w:tblPr>
      <w:tblGrid>
        <w:gridCol w:w="2086"/>
        <w:gridCol w:w="2086"/>
        <w:gridCol w:w="1046"/>
        <w:gridCol w:w="1047"/>
        <w:gridCol w:w="2087"/>
        <w:gridCol w:w="1044"/>
        <w:gridCol w:w="1044"/>
        <w:gridCol w:w="1044"/>
        <w:gridCol w:w="1044"/>
        <w:gridCol w:w="1044"/>
        <w:gridCol w:w="1044"/>
      </w:tblGrid>
      <w:tr w:rsidR="005F0C3C">
        <w:trPr>
          <w:cnfStyle w:val="100000000000"/>
        </w:trPr>
        <w:tc>
          <w:tcPr>
            <w:tcW w:w="714" w:type="pct"/>
          </w:tcPr>
          <w:p w:rsidR="005F0C3C" w:rsidRDefault="005F0C3C">
            <w:pPr>
              <w:pStyle w:val="Days"/>
            </w:pPr>
            <w:r>
              <w:t>Sunday</w:t>
            </w:r>
          </w:p>
        </w:tc>
        <w:tc>
          <w:tcPr>
            <w:tcW w:w="714" w:type="pct"/>
          </w:tcPr>
          <w:p w:rsidR="005F0C3C" w:rsidRDefault="005F0C3C">
            <w:pPr>
              <w:pStyle w:val="Days"/>
            </w:pPr>
            <w:r>
              <w:t>Monday</w:t>
            </w:r>
          </w:p>
        </w:tc>
        <w:tc>
          <w:tcPr>
            <w:tcW w:w="716" w:type="pct"/>
            <w:gridSpan w:val="2"/>
          </w:tcPr>
          <w:p w:rsidR="005F0C3C" w:rsidRDefault="005F0C3C">
            <w:pPr>
              <w:pStyle w:val="Days"/>
            </w:pPr>
            <w:r>
              <w:t>Tuesday</w:t>
            </w:r>
          </w:p>
        </w:tc>
        <w:tc>
          <w:tcPr>
            <w:tcW w:w="714" w:type="pct"/>
          </w:tcPr>
          <w:p w:rsidR="005F0C3C" w:rsidRDefault="005F0C3C">
            <w:pPr>
              <w:pStyle w:val="Days"/>
            </w:pPr>
            <w:r>
              <w:t>Wednesday</w:t>
            </w:r>
          </w:p>
        </w:tc>
        <w:tc>
          <w:tcPr>
            <w:tcW w:w="714" w:type="pct"/>
            <w:gridSpan w:val="2"/>
          </w:tcPr>
          <w:p w:rsidR="005F0C3C" w:rsidRDefault="005F0C3C">
            <w:pPr>
              <w:pStyle w:val="Days"/>
            </w:pPr>
            <w:r>
              <w:t>Thursday</w:t>
            </w:r>
          </w:p>
        </w:tc>
        <w:tc>
          <w:tcPr>
            <w:tcW w:w="714" w:type="pct"/>
            <w:gridSpan w:val="2"/>
          </w:tcPr>
          <w:p w:rsidR="005F0C3C" w:rsidRDefault="005F0C3C">
            <w:pPr>
              <w:pStyle w:val="Days"/>
            </w:pPr>
            <w:r>
              <w:t>Friday</w:t>
            </w:r>
          </w:p>
        </w:tc>
        <w:tc>
          <w:tcPr>
            <w:tcW w:w="714" w:type="pct"/>
            <w:gridSpan w:val="2"/>
          </w:tcPr>
          <w:p w:rsidR="005F0C3C" w:rsidRDefault="005F0C3C">
            <w:pPr>
              <w:pStyle w:val="Days"/>
            </w:pPr>
            <w:r>
              <w:t>Saturday</w:t>
            </w:r>
          </w:p>
        </w:tc>
      </w:tr>
      <w:tr w:rsidR="00343D2C">
        <w:tc>
          <w:tcPr>
            <w:tcW w:w="714" w:type="pct"/>
            <w:tcBorders>
              <w:bottom w:val="nil"/>
            </w:tcBorders>
          </w:tcPr>
          <w:p w:rsidR="00343D2C" w:rsidRDefault="004027B1">
            <w:pPr>
              <w:pStyle w:val="Dates"/>
            </w:pPr>
            <w:r>
              <w:t>1</w:t>
            </w:r>
          </w:p>
        </w:tc>
        <w:tc>
          <w:tcPr>
            <w:tcW w:w="714" w:type="pct"/>
            <w:tcBorders>
              <w:bottom w:val="nil"/>
            </w:tcBorders>
          </w:tcPr>
          <w:p w:rsidR="00343D2C" w:rsidRDefault="00574663">
            <w:pPr>
              <w:pStyle w:val="Dates"/>
            </w:pPr>
            <w:r>
              <w:t>2</w:t>
            </w:r>
          </w:p>
        </w:tc>
        <w:tc>
          <w:tcPr>
            <w:tcW w:w="716" w:type="pct"/>
            <w:gridSpan w:val="2"/>
            <w:tcBorders>
              <w:bottom w:val="nil"/>
            </w:tcBorders>
          </w:tcPr>
          <w:p w:rsidR="00343D2C" w:rsidRDefault="00574663" w:rsidP="00343D2C">
            <w:pPr>
              <w:pStyle w:val="Dates"/>
            </w:pPr>
            <w:r>
              <w:t>3</w:t>
            </w:r>
          </w:p>
        </w:tc>
        <w:tc>
          <w:tcPr>
            <w:tcW w:w="714" w:type="pct"/>
            <w:tcBorders>
              <w:bottom w:val="nil"/>
            </w:tcBorders>
          </w:tcPr>
          <w:p w:rsidR="00343D2C" w:rsidRDefault="00574663">
            <w:pPr>
              <w:pStyle w:val="Dates"/>
            </w:pPr>
            <w:r>
              <w:t>4</w:t>
            </w: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343D2C" w:rsidRDefault="00574663">
            <w:pPr>
              <w:pStyle w:val="Dates"/>
            </w:pPr>
            <w:r>
              <w:t>5</w:t>
            </w: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343D2C" w:rsidRDefault="00574663">
            <w:pPr>
              <w:pStyle w:val="Dates"/>
            </w:pPr>
            <w:r>
              <w:t>6</w:t>
            </w: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343D2C" w:rsidRDefault="00574663" w:rsidP="0075316B">
            <w:pPr>
              <w:pStyle w:val="Dates"/>
            </w:pPr>
            <w:r>
              <w:t>7</w:t>
            </w:r>
          </w:p>
        </w:tc>
      </w:tr>
      <w:tr w:rsidR="00C45FF1">
        <w:tblPrEx>
          <w:tblLook w:val="04A0"/>
        </w:tblPrEx>
        <w:trPr>
          <w:trHeight w:val="296"/>
        </w:trPr>
        <w:tc>
          <w:tcPr>
            <w:tcW w:w="714" w:type="pct"/>
          </w:tcPr>
          <w:p w:rsidR="00C45FF1" w:rsidRDefault="00C45FF1">
            <w:pPr>
              <w:pStyle w:val="TableText"/>
            </w:pPr>
          </w:p>
        </w:tc>
        <w:tc>
          <w:tcPr>
            <w:tcW w:w="714" w:type="pct"/>
          </w:tcPr>
          <w:p w:rsidR="00C45FF1" w:rsidRDefault="00C45FF1">
            <w:pPr>
              <w:pStyle w:val="TableText"/>
            </w:pPr>
          </w:p>
        </w:tc>
        <w:tc>
          <w:tcPr>
            <w:tcW w:w="358" w:type="pct"/>
          </w:tcPr>
          <w:p w:rsidR="001B617E" w:rsidRDefault="001B617E" w:rsidP="005F0C3C">
            <w:pPr>
              <w:pStyle w:val="TableText"/>
            </w:pPr>
          </w:p>
          <w:p w:rsidR="001B617E" w:rsidRDefault="001B617E" w:rsidP="005F0C3C">
            <w:pPr>
              <w:pStyle w:val="TableText"/>
            </w:pPr>
          </w:p>
          <w:p w:rsidR="00C45FF1" w:rsidRDefault="00C45FF1" w:rsidP="005F0C3C">
            <w:pPr>
              <w:pStyle w:val="TableText"/>
            </w:pPr>
          </w:p>
        </w:tc>
        <w:tc>
          <w:tcPr>
            <w:tcW w:w="358" w:type="pct"/>
          </w:tcPr>
          <w:p w:rsidR="00A72C90" w:rsidRDefault="00C45FF1" w:rsidP="00D53EF3">
            <w:pPr>
              <w:pStyle w:val="TableText"/>
              <w:rPr>
                <w:b/>
              </w:rPr>
            </w:pPr>
            <w:r w:rsidRPr="00022FB5">
              <w:rPr>
                <w:b/>
              </w:rPr>
              <w:t>Lap Swim</w:t>
            </w:r>
          </w:p>
          <w:p w:rsidR="00A72C90" w:rsidRDefault="00A72C90" w:rsidP="00D53EF3">
            <w:pPr>
              <w:pStyle w:val="TableText"/>
              <w:rPr>
                <w:b/>
              </w:rPr>
            </w:pPr>
          </w:p>
          <w:p w:rsidR="00C45FF1" w:rsidRPr="00125D95" w:rsidRDefault="00245961" w:rsidP="00D53EF3">
            <w:pPr>
              <w:pStyle w:val="TableText"/>
            </w:pPr>
            <w:r>
              <w:rPr>
                <w:noProof/>
              </w:rPr>
              <w:pict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_x0000_s1026" type="#_x0000_t202" style="position:absolute;margin-left:.1pt;margin-top:4.55pt;width:120.45pt;height:45.05pt;z-index:251658240;mso-wrap-edited:f;mso-position-horizontal:absolute;mso-position-vertical:absolute" wrapcoords="0 0 21600 0 21600 21600 0 21600 0 0" filled="f" stroked="f">
                  <v:fill o:detectmouseclick="t"/>
                  <v:textbox inset=",7.2pt,,7.2pt">
                    <w:txbxContent>
                      <w:p w:rsidR="00815405" w:rsidRPr="00574663" w:rsidRDefault="00815405">
                        <w:pPr>
                          <w:rPr>
                            <w:sz w:val="40"/>
                          </w:rPr>
                        </w:pPr>
                        <w:r w:rsidRPr="00574663">
                          <w:rPr>
                            <w:sz w:val="40"/>
                          </w:rPr>
                          <w:t>Pool Closed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714" w:type="pct"/>
          </w:tcPr>
          <w:p w:rsidR="00125D95" w:rsidRDefault="00125D95" w:rsidP="00343D2C">
            <w:pPr>
              <w:pStyle w:val="TableText"/>
            </w:pPr>
          </w:p>
          <w:p w:rsidR="00125D95" w:rsidRDefault="00125D95" w:rsidP="00343D2C">
            <w:pPr>
              <w:pStyle w:val="TableText"/>
            </w:pPr>
          </w:p>
          <w:p w:rsidR="00C45FF1" w:rsidRPr="006B3CD7" w:rsidRDefault="00C45FF1" w:rsidP="00343D2C">
            <w:pPr>
              <w:pStyle w:val="TableText"/>
            </w:pPr>
          </w:p>
        </w:tc>
        <w:tc>
          <w:tcPr>
            <w:tcW w:w="357" w:type="pct"/>
          </w:tcPr>
          <w:p w:rsidR="006B3CD7" w:rsidRDefault="006B3CD7" w:rsidP="00022FB5">
            <w:pPr>
              <w:pStyle w:val="TableText"/>
            </w:pPr>
          </w:p>
          <w:p w:rsidR="006B3CD7" w:rsidRDefault="006B3CD7" w:rsidP="00022FB5">
            <w:pPr>
              <w:pStyle w:val="TableText"/>
            </w:pPr>
          </w:p>
          <w:p w:rsidR="00E91C49" w:rsidRDefault="00E91C49" w:rsidP="00022FB5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1C49" w:rsidRDefault="00E91C49" w:rsidP="00022FB5">
            <w:pPr>
              <w:pStyle w:val="TableText"/>
            </w:pPr>
            <w:r>
              <w:t>Judy</w:t>
            </w:r>
          </w:p>
          <w:p w:rsidR="00E91C49" w:rsidRDefault="00E91C49" w:rsidP="00022FB5">
            <w:pPr>
              <w:pStyle w:val="TableText"/>
            </w:pPr>
            <w:r>
              <w:t>Danny</w:t>
            </w:r>
          </w:p>
          <w:p w:rsidR="00E91C49" w:rsidRDefault="00E91C49" w:rsidP="00022FB5">
            <w:pPr>
              <w:pStyle w:val="TableText"/>
            </w:pPr>
            <w:proofErr w:type="spellStart"/>
            <w:r>
              <w:t>Tori</w:t>
            </w:r>
            <w:proofErr w:type="spellEnd"/>
          </w:p>
          <w:p w:rsidR="00E91C49" w:rsidRDefault="00E91C49" w:rsidP="00022FB5">
            <w:pPr>
              <w:pStyle w:val="TableText"/>
            </w:pPr>
            <w:proofErr w:type="spellStart"/>
            <w:r>
              <w:t>Kinzey</w:t>
            </w:r>
            <w:proofErr w:type="spellEnd"/>
          </w:p>
          <w:p w:rsidR="00C45FF1" w:rsidRDefault="00E91C49" w:rsidP="00022FB5">
            <w:pPr>
              <w:pStyle w:val="TableText"/>
            </w:pPr>
            <w:r>
              <w:t>Esther</w:t>
            </w:r>
          </w:p>
        </w:tc>
        <w:tc>
          <w:tcPr>
            <w:tcW w:w="357" w:type="pct"/>
          </w:tcPr>
          <w:p w:rsidR="00343D2C" w:rsidRDefault="00C45FF1" w:rsidP="00022FB5">
            <w:pPr>
              <w:pStyle w:val="TableText"/>
              <w:jc w:val="center"/>
              <w:rPr>
                <w:b/>
              </w:rPr>
            </w:pPr>
            <w:r w:rsidRPr="00022FB5">
              <w:rPr>
                <w:b/>
              </w:rPr>
              <w:t>Family Night</w:t>
            </w:r>
          </w:p>
          <w:p w:rsidR="00E91C49" w:rsidRDefault="00E91C49" w:rsidP="0075316B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1C49" w:rsidRDefault="00E91C49" w:rsidP="0075316B">
            <w:pPr>
              <w:pStyle w:val="TableText"/>
            </w:pPr>
            <w:r>
              <w:t>Ramon</w:t>
            </w:r>
          </w:p>
          <w:p w:rsidR="00E91C49" w:rsidRDefault="00E91C49" w:rsidP="0075316B">
            <w:pPr>
              <w:pStyle w:val="TableText"/>
            </w:pPr>
            <w:r>
              <w:t>David</w:t>
            </w:r>
          </w:p>
          <w:p w:rsidR="00E91C49" w:rsidRDefault="00E91C49" w:rsidP="0075316B">
            <w:pPr>
              <w:pStyle w:val="TableText"/>
            </w:pPr>
            <w:proofErr w:type="spellStart"/>
            <w:r>
              <w:t>Rubena</w:t>
            </w:r>
            <w:proofErr w:type="spellEnd"/>
          </w:p>
          <w:p w:rsidR="00E91C49" w:rsidRDefault="00E91C49" w:rsidP="0075316B">
            <w:pPr>
              <w:pStyle w:val="TableText"/>
            </w:pPr>
            <w:proofErr w:type="spellStart"/>
            <w:r>
              <w:t>Arin</w:t>
            </w:r>
            <w:proofErr w:type="spellEnd"/>
          </w:p>
          <w:p w:rsidR="00C45FF1" w:rsidRPr="00343D2C" w:rsidRDefault="00E91C49" w:rsidP="0075316B">
            <w:pPr>
              <w:pStyle w:val="TableText"/>
            </w:pPr>
            <w:r>
              <w:t>Carlo</w:t>
            </w:r>
          </w:p>
        </w:tc>
        <w:tc>
          <w:tcPr>
            <w:tcW w:w="357" w:type="pct"/>
          </w:tcPr>
          <w:p w:rsidR="00125D95" w:rsidRDefault="00125D95" w:rsidP="00C02933">
            <w:pPr>
              <w:pStyle w:val="TableText"/>
            </w:pPr>
          </w:p>
          <w:p w:rsidR="00125D95" w:rsidRDefault="00125D95" w:rsidP="00C02933">
            <w:pPr>
              <w:pStyle w:val="TableText"/>
            </w:pPr>
          </w:p>
          <w:p w:rsidR="00E91C49" w:rsidRDefault="00E91C49" w:rsidP="00C02933">
            <w:pPr>
              <w:pStyle w:val="TableText"/>
            </w:pPr>
            <w:proofErr w:type="spellStart"/>
            <w:r>
              <w:t>Kourtney</w:t>
            </w:r>
            <w:proofErr w:type="spellEnd"/>
          </w:p>
          <w:p w:rsidR="00E91C49" w:rsidRDefault="00E91C49" w:rsidP="00C02933">
            <w:pPr>
              <w:pStyle w:val="TableText"/>
            </w:pPr>
            <w:r>
              <w:t>Judy</w:t>
            </w:r>
          </w:p>
          <w:p w:rsidR="00E91C49" w:rsidRDefault="00E91C49" w:rsidP="00C02933">
            <w:pPr>
              <w:pStyle w:val="TableText"/>
            </w:pPr>
            <w:r>
              <w:t>Ramon</w:t>
            </w:r>
          </w:p>
          <w:p w:rsidR="00E91C49" w:rsidRDefault="00E91C49" w:rsidP="00C02933">
            <w:pPr>
              <w:pStyle w:val="TableText"/>
            </w:pPr>
            <w:r>
              <w:t>David</w:t>
            </w:r>
          </w:p>
          <w:p w:rsidR="00E91C49" w:rsidRDefault="00E91C49" w:rsidP="00C02933">
            <w:pPr>
              <w:pStyle w:val="TableText"/>
            </w:pPr>
            <w:proofErr w:type="spellStart"/>
            <w:r>
              <w:t>Rubea</w:t>
            </w:r>
            <w:proofErr w:type="spellEnd"/>
          </w:p>
          <w:p w:rsidR="0075316B" w:rsidRDefault="00E91C49" w:rsidP="00C02933">
            <w:pPr>
              <w:pStyle w:val="TableText"/>
            </w:pPr>
            <w:proofErr w:type="spellStart"/>
            <w:r>
              <w:t>Arin</w:t>
            </w:r>
            <w:proofErr w:type="spellEnd"/>
          </w:p>
          <w:p w:rsidR="00C45FF1" w:rsidRDefault="00C45FF1" w:rsidP="00C02933">
            <w:pPr>
              <w:pStyle w:val="TableText"/>
            </w:pPr>
          </w:p>
        </w:tc>
        <w:tc>
          <w:tcPr>
            <w:tcW w:w="357" w:type="pct"/>
          </w:tcPr>
          <w:p w:rsidR="00125D95" w:rsidRDefault="00C45FF1" w:rsidP="00125D95">
            <w:pPr>
              <w:pStyle w:val="TableText"/>
              <w:jc w:val="center"/>
              <w:rPr>
                <w:b/>
              </w:rPr>
            </w:pPr>
            <w:r w:rsidRPr="00022FB5">
              <w:rPr>
                <w:b/>
              </w:rPr>
              <w:t>Party</w:t>
            </w:r>
          </w:p>
          <w:p w:rsidR="00125D95" w:rsidRDefault="00125D95" w:rsidP="00125D95">
            <w:pPr>
              <w:pStyle w:val="TableText"/>
              <w:jc w:val="center"/>
              <w:rPr>
                <w:b/>
              </w:rPr>
            </w:pPr>
          </w:p>
          <w:p w:rsidR="00E91C49" w:rsidRDefault="00E91C49" w:rsidP="00125D95">
            <w:pPr>
              <w:pStyle w:val="TableText"/>
              <w:jc w:val="center"/>
            </w:pPr>
            <w:proofErr w:type="spellStart"/>
            <w:r>
              <w:t>Kourtney</w:t>
            </w:r>
            <w:proofErr w:type="spellEnd"/>
          </w:p>
          <w:p w:rsidR="00C45FF1" w:rsidRPr="005D0FCA" w:rsidRDefault="00E91C49" w:rsidP="00125D95">
            <w:pPr>
              <w:pStyle w:val="TableText"/>
              <w:jc w:val="center"/>
            </w:pPr>
            <w:r>
              <w:t>Carlo</w:t>
            </w:r>
          </w:p>
        </w:tc>
        <w:tc>
          <w:tcPr>
            <w:tcW w:w="357" w:type="pct"/>
          </w:tcPr>
          <w:p w:rsidR="00125D95" w:rsidRDefault="00125D95" w:rsidP="00C02933">
            <w:pPr>
              <w:pStyle w:val="TableText"/>
            </w:pPr>
          </w:p>
          <w:p w:rsidR="00125D95" w:rsidRDefault="00125D95" w:rsidP="00C02933">
            <w:pPr>
              <w:pStyle w:val="TableText"/>
            </w:pPr>
          </w:p>
          <w:p w:rsidR="00E91C49" w:rsidRDefault="00E91C49" w:rsidP="000B667D">
            <w:pPr>
              <w:pStyle w:val="TableText"/>
            </w:pPr>
            <w:proofErr w:type="spellStart"/>
            <w:r>
              <w:t>Kourtney</w:t>
            </w:r>
            <w:proofErr w:type="spellEnd"/>
          </w:p>
          <w:p w:rsidR="00E91C49" w:rsidRDefault="00E91C49" w:rsidP="000B667D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1C49" w:rsidRDefault="00E91C49" w:rsidP="000B667D">
            <w:pPr>
              <w:pStyle w:val="TableText"/>
            </w:pPr>
            <w:r>
              <w:t>Ramon</w:t>
            </w:r>
          </w:p>
          <w:p w:rsidR="00E91C49" w:rsidRDefault="00E91C49" w:rsidP="000B667D">
            <w:pPr>
              <w:pStyle w:val="TableText"/>
            </w:pPr>
            <w:r>
              <w:t>David</w:t>
            </w:r>
          </w:p>
          <w:p w:rsidR="00E91C49" w:rsidRDefault="00E91C49" w:rsidP="000B667D">
            <w:pPr>
              <w:pStyle w:val="TableText"/>
            </w:pPr>
            <w:r>
              <w:t>Danny</w:t>
            </w:r>
          </w:p>
          <w:p w:rsidR="000B667D" w:rsidRDefault="00E91C49" w:rsidP="000B667D">
            <w:pPr>
              <w:pStyle w:val="TableText"/>
            </w:pPr>
            <w:proofErr w:type="spellStart"/>
            <w:r>
              <w:t>Tori</w:t>
            </w:r>
            <w:proofErr w:type="spellEnd"/>
          </w:p>
          <w:p w:rsidR="00C45FF1" w:rsidRDefault="00C45FF1" w:rsidP="00C02933">
            <w:pPr>
              <w:pStyle w:val="TableText"/>
            </w:pPr>
          </w:p>
        </w:tc>
        <w:tc>
          <w:tcPr>
            <w:tcW w:w="357" w:type="pct"/>
          </w:tcPr>
          <w:p w:rsidR="00125D95" w:rsidRDefault="00C45FF1" w:rsidP="00125D95">
            <w:pPr>
              <w:pStyle w:val="TableText"/>
              <w:jc w:val="center"/>
              <w:rPr>
                <w:b/>
              </w:rPr>
            </w:pPr>
            <w:r w:rsidRPr="00022FB5">
              <w:rPr>
                <w:b/>
              </w:rPr>
              <w:t>Par</w:t>
            </w:r>
            <w:r w:rsidR="00125D95">
              <w:rPr>
                <w:b/>
              </w:rPr>
              <w:t>ty</w:t>
            </w:r>
          </w:p>
          <w:p w:rsidR="00125D95" w:rsidRPr="000B667D" w:rsidRDefault="00125D95" w:rsidP="00125D95">
            <w:pPr>
              <w:pStyle w:val="TableText"/>
              <w:jc w:val="center"/>
            </w:pPr>
          </w:p>
          <w:p w:rsidR="00E91C49" w:rsidRDefault="00E91C49" w:rsidP="0075316B">
            <w:pPr>
              <w:pStyle w:val="TableText"/>
              <w:jc w:val="center"/>
            </w:pPr>
            <w:r>
              <w:t>Judy</w:t>
            </w:r>
          </w:p>
          <w:p w:rsidR="0007269B" w:rsidRDefault="00E91C49" w:rsidP="0075316B">
            <w:pPr>
              <w:pStyle w:val="TableText"/>
              <w:jc w:val="center"/>
            </w:pPr>
            <w:r>
              <w:t>Carlo</w:t>
            </w:r>
          </w:p>
          <w:p w:rsidR="00C45FF1" w:rsidRPr="00125D95" w:rsidRDefault="00C45FF1" w:rsidP="0075316B">
            <w:pPr>
              <w:pStyle w:val="TableText"/>
              <w:jc w:val="center"/>
              <w:rPr>
                <w:b/>
              </w:rPr>
            </w:pPr>
          </w:p>
        </w:tc>
      </w:tr>
    </w:tbl>
    <w:p w:rsidR="00022FB5" w:rsidRDefault="00022FB5"/>
    <w:tbl>
      <w:tblPr>
        <w:tblStyle w:val="TableCalendar"/>
        <w:tblW w:w="5000" w:type="pct"/>
        <w:tblLook w:val="0420"/>
      </w:tblPr>
      <w:tblGrid>
        <w:gridCol w:w="2086"/>
        <w:gridCol w:w="2086"/>
        <w:gridCol w:w="1046"/>
        <w:gridCol w:w="1047"/>
        <w:gridCol w:w="2087"/>
        <w:gridCol w:w="1044"/>
        <w:gridCol w:w="1044"/>
        <w:gridCol w:w="1044"/>
        <w:gridCol w:w="1044"/>
        <w:gridCol w:w="1044"/>
        <w:gridCol w:w="1044"/>
      </w:tblGrid>
      <w:tr w:rsidR="009248D1">
        <w:trPr>
          <w:cnfStyle w:val="100000000000"/>
        </w:trPr>
        <w:tc>
          <w:tcPr>
            <w:tcW w:w="714" w:type="pct"/>
            <w:tcBorders>
              <w:bottom w:val="nil"/>
            </w:tcBorders>
          </w:tcPr>
          <w:p w:rsidR="009248D1" w:rsidRDefault="00574663">
            <w:pPr>
              <w:pStyle w:val="Dates"/>
            </w:pPr>
            <w:r>
              <w:t>8</w:t>
            </w:r>
          </w:p>
        </w:tc>
        <w:tc>
          <w:tcPr>
            <w:tcW w:w="714" w:type="pct"/>
            <w:tcBorders>
              <w:bottom w:val="nil"/>
            </w:tcBorders>
          </w:tcPr>
          <w:p w:rsidR="009248D1" w:rsidRDefault="00574663">
            <w:pPr>
              <w:pStyle w:val="Dates"/>
            </w:pPr>
            <w:r>
              <w:t>9</w:t>
            </w:r>
          </w:p>
        </w:tc>
        <w:tc>
          <w:tcPr>
            <w:tcW w:w="716" w:type="pct"/>
            <w:gridSpan w:val="2"/>
            <w:tcBorders>
              <w:bottom w:val="nil"/>
            </w:tcBorders>
          </w:tcPr>
          <w:p w:rsidR="009248D1" w:rsidRDefault="00574663" w:rsidP="00343D2C">
            <w:pPr>
              <w:pStyle w:val="Dates"/>
            </w:pPr>
            <w:r>
              <w:t>10</w:t>
            </w:r>
          </w:p>
        </w:tc>
        <w:tc>
          <w:tcPr>
            <w:tcW w:w="714" w:type="pct"/>
            <w:tcBorders>
              <w:bottom w:val="nil"/>
            </w:tcBorders>
          </w:tcPr>
          <w:p w:rsidR="009248D1" w:rsidRDefault="00574663">
            <w:pPr>
              <w:pStyle w:val="Dates"/>
            </w:pPr>
            <w:r>
              <w:t>11</w:t>
            </w: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9248D1" w:rsidRDefault="00574663">
            <w:pPr>
              <w:pStyle w:val="Dates"/>
            </w:pPr>
            <w:r>
              <w:t>12</w:t>
            </w: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9248D1" w:rsidRDefault="00574663">
            <w:pPr>
              <w:pStyle w:val="Dates"/>
            </w:pPr>
            <w:r>
              <w:t>13</w:t>
            </w:r>
          </w:p>
        </w:tc>
        <w:tc>
          <w:tcPr>
            <w:tcW w:w="714" w:type="pct"/>
            <w:gridSpan w:val="2"/>
            <w:tcBorders>
              <w:bottom w:val="nil"/>
            </w:tcBorders>
          </w:tcPr>
          <w:p w:rsidR="009248D1" w:rsidRDefault="00574663" w:rsidP="0075316B">
            <w:pPr>
              <w:pStyle w:val="Dates"/>
            </w:pPr>
            <w:r>
              <w:t>14</w:t>
            </w:r>
          </w:p>
        </w:tc>
      </w:tr>
      <w:tr w:rsidR="009248D1">
        <w:tblPrEx>
          <w:tblLook w:val="04A0"/>
        </w:tblPrEx>
        <w:trPr>
          <w:trHeight w:val="296"/>
        </w:trPr>
        <w:tc>
          <w:tcPr>
            <w:tcW w:w="714" w:type="pct"/>
          </w:tcPr>
          <w:p w:rsidR="009248D1" w:rsidRDefault="009248D1">
            <w:pPr>
              <w:pStyle w:val="TableText"/>
            </w:pPr>
          </w:p>
        </w:tc>
        <w:tc>
          <w:tcPr>
            <w:tcW w:w="714" w:type="pct"/>
          </w:tcPr>
          <w:p w:rsidR="009248D1" w:rsidRDefault="009248D1">
            <w:pPr>
              <w:pStyle w:val="TableText"/>
            </w:pPr>
          </w:p>
        </w:tc>
        <w:tc>
          <w:tcPr>
            <w:tcW w:w="358" w:type="pct"/>
          </w:tcPr>
          <w:p w:rsidR="009248D1" w:rsidRDefault="009248D1" w:rsidP="005F0C3C">
            <w:pPr>
              <w:pStyle w:val="TableText"/>
            </w:pPr>
          </w:p>
          <w:p w:rsidR="009248D1" w:rsidRDefault="009248D1" w:rsidP="005F0C3C">
            <w:pPr>
              <w:pStyle w:val="TableText"/>
            </w:pPr>
          </w:p>
          <w:p w:rsidR="00E91C49" w:rsidRDefault="00E91C49" w:rsidP="005F0C3C">
            <w:pPr>
              <w:pStyle w:val="TableText"/>
            </w:pPr>
            <w:proofErr w:type="spellStart"/>
            <w:r>
              <w:t>Kourtney</w:t>
            </w:r>
            <w:proofErr w:type="spellEnd"/>
          </w:p>
          <w:p w:rsidR="00E91C49" w:rsidRDefault="00E91C49" w:rsidP="005F0C3C">
            <w:pPr>
              <w:pStyle w:val="TableText"/>
            </w:pPr>
            <w:proofErr w:type="spellStart"/>
            <w:r>
              <w:t>Sharko</w:t>
            </w:r>
            <w:proofErr w:type="spellEnd"/>
          </w:p>
          <w:p w:rsidR="00E91C49" w:rsidRDefault="00E91C49" w:rsidP="005F0C3C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1C49" w:rsidRDefault="00E91C49" w:rsidP="005F0C3C">
            <w:pPr>
              <w:pStyle w:val="TableText"/>
            </w:pPr>
            <w:r>
              <w:t>Judy</w:t>
            </w:r>
          </w:p>
          <w:p w:rsidR="00E91C49" w:rsidRDefault="00E91C49" w:rsidP="005F0C3C">
            <w:pPr>
              <w:pStyle w:val="TableText"/>
            </w:pPr>
            <w:proofErr w:type="spellStart"/>
            <w:r>
              <w:t>Tori</w:t>
            </w:r>
            <w:proofErr w:type="spellEnd"/>
          </w:p>
          <w:p w:rsidR="009248D1" w:rsidRDefault="00E91C49" w:rsidP="005F0C3C">
            <w:pPr>
              <w:pStyle w:val="TableText"/>
            </w:pPr>
            <w:proofErr w:type="spellStart"/>
            <w:r>
              <w:t>Kinzey</w:t>
            </w:r>
            <w:proofErr w:type="spellEnd"/>
          </w:p>
        </w:tc>
        <w:tc>
          <w:tcPr>
            <w:tcW w:w="358" w:type="pct"/>
          </w:tcPr>
          <w:p w:rsidR="009248D1" w:rsidRDefault="009248D1" w:rsidP="00D53EF3">
            <w:pPr>
              <w:pStyle w:val="TableText"/>
              <w:rPr>
                <w:b/>
              </w:rPr>
            </w:pPr>
            <w:r w:rsidRPr="00022FB5">
              <w:rPr>
                <w:b/>
              </w:rPr>
              <w:t>Lap Swim</w:t>
            </w:r>
          </w:p>
          <w:p w:rsidR="00BD2F6E" w:rsidRDefault="00BD2F6E" w:rsidP="00D53EF3">
            <w:pPr>
              <w:pStyle w:val="TableText"/>
            </w:pPr>
          </w:p>
          <w:p w:rsidR="00E91C49" w:rsidRDefault="00E91C49" w:rsidP="00D53EF3">
            <w:pPr>
              <w:pStyle w:val="TableText"/>
            </w:pPr>
            <w:r>
              <w:t>Ramon</w:t>
            </w:r>
          </w:p>
          <w:p w:rsidR="009248D1" w:rsidRPr="00125D95" w:rsidRDefault="00E91C49" w:rsidP="00D53EF3">
            <w:pPr>
              <w:pStyle w:val="TableText"/>
            </w:pPr>
            <w:r>
              <w:t>Esther</w:t>
            </w:r>
          </w:p>
        </w:tc>
        <w:tc>
          <w:tcPr>
            <w:tcW w:w="714" w:type="pct"/>
          </w:tcPr>
          <w:p w:rsidR="009248D1" w:rsidRDefault="009248D1" w:rsidP="00343D2C">
            <w:pPr>
              <w:pStyle w:val="TableText"/>
            </w:pPr>
          </w:p>
          <w:p w:rsidR="009248D1" w:rsidRDefault="009248D1" w:rsidP="00343D2C">
            <w:pPr>
              <w:pStyle w:val="TableText"/>
            </w:pPr>
          </w:p>
          <w:p w:rsidR="00E91C49" w:rsidRDefault="00E91C49" w:rsidP="00343D2C">
            <w:pPr>
              <w:pStyle w:val="TableText"/>
            </w:pPr>
            <w:proofErr w:type="spellStart"/>
            <w:r>
              <w:t>Kourtney</w:t>
            </w:r>
            <w:proofErr w:type="spellEnd"/>
          </w:p>
          <w:p w:rsidR="00E91C49" w:rsidRDefault="00E91C49" w:rsidP="00343D2C">
            <w:pPr>
              <w:pStyle w:val="TableText"/>
            </w:pPr>
            <w:proofErr w:type="spellStart"/>
            <w:r>
              <w:t>Sharko</w:t>
            </w:r>
            <w:proofErr w:type="spellEnd"/>
          </w:p>
          <w:p w:rsidR="00E91C49" w:rsidRDefault="00E91C49" w:rsidP="00343D2C">
            <w:pPr>
              <w:pStyle w:val="TableText"/>
            </w:pPr>
            <w:r>
              <w:t>Ramon</w:t>
            </w:r>
          </w:p>
          <w:p w:rsidR="00E91C49" w:rsidRDefault="00E91C49" w:rsidP="00343D2C">
            <w:pPr>
              <w:pStyle w:val="TableText"/>
            </w:pPr>
            <w:r>
              <w:t>David</w:t>
            </w:r>
          </w:p>
          <w:p w:rsidR="00E91C49" w:rsidRDefault="00E91C49" w:rsidP="00343D2C">
            <w:pPr>
              <w:pStyle w:val="TableText"/>
            </w:pPr>
            <w:r>
              <w:t>Esther</w:t>
            </w:r>
          </w:p>
          <w:p w:rsidR="009248D1" w:rsidRPr="006B3CD7" w:rsidRDefault="00E91C49" w:rsidP="00343D2C">
            <w:pPr>
              <w:pStyle w:val="TableText"/>
            </w:pPr>
            <w:proofErr w:type="spellStart"/>
            <w:r>
              <w:t>Rubena</w:t>
            </w:r>
            <w:proofErr w:type="spellEnd"/>
          </w:p>
        </w:tc>
        <w:tc>
          <w:tcPr>
            <w:tcW w:w="357" w:type="pct"/>
          </w:tcPr>
          <w:p w:rsidR="009248D1" w:rsidRDefault="009248D1" w:rsidP="00022FB5">
            <w:pPr>
              <w:pStyle w:val="TableText"/>
            </w:pPr>
          </w:p>
          <w:p w:rsidR="009248D1" w:rsidRDefault="009248D1" w:rsidP="00022FB5">
            <w:pPr>
              <w:pStyle w:val="TableText"/>
            </w:pPr>
          </w:p>
          <w:p w:rsidR="00E91C49" w:rsidRDefault="00E91C49" w:rsidP="00022FB5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1C49" w:rsidRDefault="00E91C49" w:rsidP="00022FB5">
            <w:pPr>
              <w:pStyle w:val="TableText"/>
            </w:pPr>
            <w:r>
              <w:t>Judy</w:t>
            </w:r>
          </w:p>
          <w:p w:rsidR="00E91C49" w:rsidRDefault="00E91C49" w:rsidP="00022FB5">
            <w:pPr>
              <w:pStyle w:val="TableText"/>
            </w:pPr>
            <w:r>
              <w:t>Ramon</w:t>
            </w:r>
          </w:p>
          <w:p w:rsidR="00E91C49" w:rsidRDefault="00E91C49" w:rsidP="00022FB5">
            <w:pPr>
              <w:pStyle w:val="TableText"/>
            </w:pPr>
            <w:r>
              <w:t>David</w:t>
            </w:r>
          </w:p>
          <w:p w:rsidR="00E91C49" w:rsidRDefault="00E91C49" w:rsidP="00022FB5">
            <w:pPr>
              <w:pStyle w:val="TableText"/>
            </w:pPr>
            <w:r>
              <w:t>Danny</w:t>
            </w:r>
          </w:p>
          <w:p w:rsidR="009248D1" w:rsidRDefault="00E91C49" w:rsidP="00022FB5">
            <w:pPr>
              <w:pStyle w:val="TableText"/>
            </w:pPr>
            <w:r>
              <w:t>Carlo</w:t>
            </w:r>
          </w:p>
        </w:tc>
        <w:tc>
          <w:tcPr>
            <w:tcW w:w="357" w:type="pct"/>
          </w:tcPr>
          <w:p w:rsidR="009248D1" w:rsidRDefault="009248D1" w:rsidP="00022FB5">
            <w:pPr>
              <w:pStyle w:val="TableText"/>
              <w:jc w:val="center"/>
              <w:rPr>
                <w:b/>
              </w:rPr>
            </w:pPr>
            <w:r w:rsidRPr="00022FB5">
              <w:rPr>
                <w:b/>
              </w:rPr>
              <w:t>Family Night</w:t>
            </w:r>
          </w:p>
          <w:p w:rsidR="00E91C49" w:rsidRDefault="00E91C49" w:rsidP="0075316B">
            <w:pPr>
              <w:pStyle w:val="TableText"/>
            </w:pPr>
            <w:r>
              <w:t>Judy</w:t>
            </w:r>
          </w:p>
          <w:p w:rsidR="00E91C49" w:rsidRDefault="00E91C49" w:rsidP="0075316B">
            <w:pPr>
              <w:pStyle w:val="TableText"/>
            </w:pPr>
            <w:r>
              <w:t>Ramon</w:t>
            </w:r>
          </w:p>
          <w:p w:rsidR="00E91C49" w:rsidRDefault="00E91C49" w:rsidP="0075316B">
            <w:pPr>
              <w:pStyle w:val="TableText"/>
            </w:pPr>
            <w:r>
              <w:t>David</w:t>
            </w:r>
          </w:p>
          <w:p w:rsidR="00E91C49" w:rsidRDefault="00E91C49" w:rsidP="0075316B">
            <w:pPr>
              <w:pStyle w:val="TableText"/>
            </w:pPr>
            <w:proofErr w:type="spellStart"/>
            <w:r>
              <w:t>Tori</w:t>
            </w:r>
            <w:proofErr w:type="spellEnd"/>
          </w:p>
          <w:p w:rsidR="00E91C49" w:rsidRDefault="00E91C49" w:rsidP="0075316B">
            <w:pPr>
              <w:pStyle w:val="TableText"/>
            </w:pPr>
            <w:r>
              <w:t>Esther</w:t>
            </w:r>
          </w:p>
          <w:p w:rsidR="00327DDC" w:rsidRDefault="00E91C49" w:rsidP="0075316B">
            <w:pPr>
              <w:pStyle w:val="TableText"/>
            </w:pPr>
            <w:r>
              <w:t>Carlo</w:t>
            </w:r>
          </w:p>
          <w:p w:rsidR="009248D1" w:rsidRPr="00343D2C" w:rsidRDefault="009248D1" w:rsidP="0075316B">
            <w:pPr>
              <w:pStyle w:val="TableText"/>
            </w:pPr>
          </w:p>
        </w:tc>
        <w:tc>
          <w:tcPr>
            <w:tcW w:w="357" w:type="pct"/>
          </w:tcPr>
          <w:p w:rsidR="009248D1" w:rsidRDefault="009248D1" w:rsidP="00C02933">
            <w:pPr>
              <w:pStyle w:val="TableText"/>
            </w:pPr>
          </w:p>
          <w:p w:rsidR="009248D1" w:rsidRDefault="009248D1" w:rsidP="00C02933">
            <w:pPr>
              <w:pStyle w:val="TableText"/>
            </w:pPr>
          </w:p>
          <w:p w:rsidR="00E97982" w:rsidRDefault="00E97982" w:rsidP="00C02933">
            <w:pPr>
              <w:pStyle w:val="TableText"/>
            </w:pPr>
            <w:proofErr w:type="spellStart"/>
            <w:r>
              <w:t>Kourtney</w:t>
            </w:r>
            <w:proofErr w:type="spellEnd"/>
          </w:p>
          <w:p w:rsidR="00E97982" w:rsidRDefault="00E97982" w:rsidP="00C02933">
            <w:pPr>
              <w:pStyle w:val="TableText"/>
            </w:pPr>
            <w:proofErr w:type="spellStart"/>
            <w:r>
              <w:t>Sharko</w:t>
            </w:r>
            <w:proofErr w:type="spellEnd"/>
          </w:p>
          <w:p w:rsidR="00E97982" w:rsidRDefault="00E97982" w:rsidP="00C02933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7982" w:rsidRDefault="00E97982" w:rsidP="00C02933">
            <w:pPr>
              <w:pStyle w:val="TableText"/>
            </w:pPr>
            <w:r>
              <w:t>Judy</w:t>
            </w:r>
          </w:p>
          <w:p w:rsidR="00E97982" w:rsidRDefault="00E97982" w:rsidP="00C02933">
            <w:pPr>
              <w:pStyle w:val="TableText"/>
            </w:pPr>
            <w:proofErr w:type="spellStart"/>
            <w:r>
              <w:t>Kinzey</w:t>
            </w:r>
            <w:proofErr w:type="spellEnd"/>
          </w:p>
          <w:p w:rsidR="009248D1" w:rsidRDefault="00E97982" w:rsidP="00C02933">
            <w:pPr>
              <w:pStyle w:val="TableText"/>
            </w:pPr>
            <w:proofErr w:type="spellStart"/>
            <w:r>
              <w:t>Rubena</w:t>
            </w:r>
            <w:proofErr w:type="spellEnd"/>
          </w:p>
        </w:tc>
        <w:tc>
          <w:tcPr>
            <w:tcW w:w="357" w:type="pct"/>
          </w:tcPr>
          <w:p w:rsidR="009248D1" w:rsidRDefault="009248D1" w:rsidP="00125D95">
            <w:pPr>
              <w:pStyle w:val="TableText"/>
              <w:jc w:val="center"/>
              <w:rPr>
                <w:b/>
              </w:rPr>
            </w:pPr>
            <w:r w:rsidRPr="00022FB5">
              <w:rPr>
                <w:b/>
              </w:rPr>
              <w:t>Party</w:t>
            </w:r>
          </w:p>
          <w:p w:rsidR="009248D1" w:rsidRDefault="009248D1" w:rsidP="00125D95">
            <w:pPr>
              <w:pStyle w:val="TableText"/>
              <w:jc w:val="center"/>
              <w:rPr>
                <w:b/>
              </w:rPr>
            </w:pPr>
          </w:p>
          <w:p w:rsidR="00E97982" w:rsidRDefault="00E97982" w:rsidP="00125D95">
            <w:pPr>
              <w:pStyle w:val="TableText"/>
              <w:jc w:val="center"/>
            </w:pPr>
            <w:r>
              <w:t>Judy</w:t>
            </w:r>
          </w:p>
          <w:p w:rsidR="009248D1" w:rsidRPr="005D0FCA" w:rsidRDefault="00E97982" w:rsidP="00125D95">
            <w:pPr>
              <w:pStyle w:val="TableText"/>
              <w:jc w:val="center"/>
            </w:pPr>
            <w:r>
              <w:t>Carlo</w:t>
            </w:r>
          </w:p>
        </w:tc>
        <w:tc>
          <w:tcPr>
            <w:tcW w:w="357" w:type="pct"/>
          </w:tcPr>
          <w:p w:rsidR="009248D1" w:rsidRDefault="009248D1" w:rsidP="00C02933">
            <w:pPr>
              <w:pStyle w:val="TableText"/>
            </w:pPr>
          </w:p>
          <w:p w:rsidR="009248D1" w:rsidRDefault="009248D1" w:rsidP="00C02933">
            <w:pPr>
              <w:pStyle w:val="TableText"/>
            </w:pPr>
          </w:p>
          <w:p w:rsidR="00E97982" w:rsidRDefault="00E97982" w:rsidP="00C02933">
            <w:pPr>
              <w:pStyle w:val="TableText"/>
            </w:pPr>
            <w:proofErr w:type="spellStart"/>
            <w:r>
              <w:t>Sharko</w:t>
            </w:r>
            <w:proofErr w:type="spellEnd"/>
          </w:p>
          <w:p w:rsidR="00E97982" w:rsidRDefault="00E97982" w:rsidP="00C02933">
            <w:pPr>
              <w:pStyle w:val="TableText"/>
            </w:pPr>
            <w:proofErr w:type="spellStart"/>
            <w:r>
              <w:t>Coby</w:t>
            </w:r>
            <w:proofErr w:type="spellEnd"/>
          </w:p>
          <w:p w:rsidR="00E97982" w:rsidRDefault="00E97982" w:rsidP="00C02933">
            <w:pPr>
              <w:pStyle w:val="TableText"/>
            </w:pPr>
            <w:r>
              <w:t>Ramon</w:t>
            </w:r>
          </w:p>
          <w:p w:rsidR="00E97982" w:rsidRDefault="00E97982" w:rsidP="00C02933">
            <w:pPr>
              <w:pStyle w:val="TableText"/>
            </w:pPr>
            <w:r>
              <w:t>David</w:t>
            </w:r>
          </w:p>
          <w:p w:rsidR="00E97982" w:rsidRDefault="00E97982" w:rsidP="00C02933">
            <w:pPr>
              <w:pStyle w:val="TableText"/>
            </w:pPr>
            <w:r>
              <w:t>Danny</w:t>
            </w:r>
          </w:p>
          <w:p w:rsidR="009248D1" w:rsidRDefault="00E97982" w:rsidP="00C02933">
            <w:pPr>
              <w:pStyle w:val="TableText"/>
            </w:pPr>
            <w:proofErr w:type="spellStart"/>
            <w:r>
              <w:t>Arin</w:t>
            </w:r>
            <w:proofErr w:type="spellEnd"/>
          </w:p>
        </w:tc>
        <w:tc>
          <w:tcPr>
            <w:tcW w:w="357" w:type="pct"/>
          </w:tcPr>
          <w:p w:rsidR="009248D1" w:rsidRDefault="009248D1" w:rsidP="00125D95">
            <w:pPr>
              <w:pStyle w:val="TableText"/>
              <w:jc w:val="center"/>
              <w:rPr>
                <w:b/>
              </w:rPr>
            </w:pPr>
            <w:r w:rsidRPr="00022FB5">
              <w:rPr>
                <w:b/>
              </w:rPr>
              <w:t>Par</w:t>
            </w:r>
            <w:r>
              <w:rPr>
                <w:b/>
              </w:rPr>
              <w:t>ty</w:t>
            </w:r>
          </w:p>
          <w:p w:rsidR="009248D1" w:rsidRPr="000B667D" w:rsidRDefault="009248D1" w:rsidP="00125D95">
            <w:pPr>
              <w:pStyle w:val="TableText"/>
              <w:jc w:val="center"/>
            </w:pPr>
          </w:p>
          <w:p w:rsidR="00E97982" w:rsidRDefault="00E97982" w:rsidP="0075316B">
            <w:pPr>
              <w:pStyle w:val="TableText"/>
              <w:jc w:val="center"/>
            </w:pPr>
            <w:r>
              <w:t>David</w:t>
            </w:r>
          </w:p>
          <w:p w:rsidR="009248D1" w:rsidRDefault="00E97982" w:rsidP="0075316B">
            <w:pPr>
              <w:pStyle w:val="TableText"/>
              <w:jc w:val="center"/>
            </w:pPr>
            <w:proofErr w:type="spellStart"/>
            <w:r>
              <w:t>Tori</w:t>
            </w:r>
            <w:proofErr w:type="spellEnd"/>
          </w:p>
          <w:p w:rsidR="009248D1" w:rsidRPr="00125D95" w:rsidRDefault="009248D1" w:rsidP="0075316B">
            <w:pPr>
              <w:pStyle w:val="TableText"/>
              <w:jc w:val="center"/>
              <w:rPr>
                <w:b/>
              </w:rPr>
            </w:pPr>
          </w:p>
        </w:tc>
      </w:tr>
    </w:tbl>
    <w:p w:rsidR="005F0C3C" w:rsidRPr="00D4782A" w:rsidRDefault="005F0C3C" w:rsidP="00D4782A">
      <w:pPr>
        <w:jc w:val="center"/>
        <w:rPr>
          <w:sz w:val="32"/>
          <w:u w:val="single"/>
        </w:rPr>
      </w:pPr>
    </w:p>
    <w:sectPr w:rsidR="005F0C3C" w:rsidRPr="00D4782A" w:rsidSect="005F0C3C">
      <w:pgSz w:w="15840" w:h="12240" w:orient="landscape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proofState w:spelling="clean" w:grammar="clean"/>
  <w:attachedTemplate r:id="rId1"/>
  <w:doNotTrackMoves/>
  <w:defaultTabStop w:val="720"/>
  <w:characterSpacingControl w:val="doNotCompress"/>
  <w:savePreviewPicture/>
  <w:compat>
    <w:useFELayout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5F0C3C"/>
    <w:rsid w:val="00022FB5"/>
    <w:rsid w:val="000548C6"/>
    <w:rsid w:val="0007269B"/>
    <w:rsid w:val="00077FC8"/>
    <w:rsid w:val="000B33D0"/>
    <w:rsid w:val="000B667D"/>
    <w:rsid w:val="000C2294"/>
    <w:rsid w:val="00125D95"/>
    <w:rsid w:val="001B617E"/>
    <w:rsid w:val="001C4900"/>
    <w:rsid w:val="00201B01"/>
    <w:rsid w:val="00245961"/>
    <w:rsid w:val="00291824"/>
    <w:rsid w:val="00327DDC"/>
    <w:rsid w:val="00343D2C"/>
    <w:rsid w:val="004027B1"/>
    <w:rsid w:val="004369E1"/>
    <w:rsid w:val="00533544"/>
    <w:rsid w:val="00574663"/>
    <w:rsid w:val="005D0FCA"/>
    <w:rsid w:val="005F0C3C"/>
    <w:rsid w:val="006816CA"/>
    <w:rsid w:val="006B3CD7"/>
    <w:rsid w:val="0075316B"/>
    <w:rsid w:val="00815405"/>
    <w:rsid w:val="00865FDC"/>
    <w:rsid w:val="00866B07"/>
    <w:rsid w:val="008A0594"/>
    <w:rsid w:val="009248D1"/>
    <w:rsid w:val="009F0615"/>
    <w:rsid w:val="00A72C90"/>
    <w:rsid w:val="00AC7FDF"/>
    <w:rsid w:val="00BC52B4"/>
    <w:rsid w:val="00BD2F6E"/>
    <w:rsid w:val="00C02933"/>
    <w:rsid w:val="00C329C8"/>
    <w:rsid w:val="00C45FF1"/>
    <w:rsid w:val="00D37C2A"/>
    <w:rsid w:val="00D4782A"/>
    <w:rsid w:val="00D53EF3"/>
    <w:rsid w:val="00D66639"/>
    <w:rsid w:val="00E443F3"/>
    <w:rsid w:val="00E675E6"/>
    <w:rsid w:val="00E711E2"/>
    <w:rsid w:val="00E91C49"/>
    <w:rsid w:val="00E97982"/>
    <w:rsid w:val="00EC39EE"/>
    <w:rsid w:val="00F34A6B"/>
  </w:rsids>
  <m:mathPr>
    <m:mathFont m:val="Cooper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glossaryDocument" Target="glossary/document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08:Office:Media:Templates:Calendars:Horizontal%20Calenda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3BBD82E890D77448B60C1A1E7366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6673A-45D7-A849-A8C4-1A8DF11E8E1E}"/>
      </w:docPartPr>
      <w:docPartBody>
        <w:p w:rsidR="00376BA9" w:rsidRDefault="00376BA9">
          <w:pPr>
            <w:pStyle w:val="D3BBD82E890D77448B60C1A1E736639E"/>
          </w:pPr>
          <w:r>
            <w:t>Sed interdum elementum</w:t>
          </w:r>
        </w:p>
      </w:docPartBody>
    </w:docPart>
    <w:docPart>
      <w:docPartPr>
        <w:name w:val="C4C3649D66040C488B411E803E117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C2513-F733-ED4F-B771-5A06119415EB}"/>
      </w:docPartPr>
      <w:docPartBody>
        <w:p w:rsidR="00376BA9" w:rsidRDefault="00376BA9">
          <w:pPr>
            <w:pStyle w:val="C4C3649D66040C488B411E803E117C1A"/>
          </w:pPr>
          <w:r>
            <w:t>Nam id velit non risus consequat iaculis.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376BA9"/>
    <w:rsid w:val="000C3EF3"/>
    <w:rsid w:val="00113C44"/>
    <w:rsid w:val="00246EDF"/>
    <w:rsid w:val="002711AD"/>
    <w:rsid w:val="0027531A"/>
    <w:rsid w:val="00376BA9"/>
    <w:rsid w:val="003D136F"/>
    <w:rsid w:val="00517437"/>
    <w:rsid w:val="00792792"/>
    <w:rsid w:val="00822FAB"/>
    <w:rsid w:val="00875EFE"/>
    <w:rsid w:val="00CB2BE5"/>
    <w:rsid w:val="00CD3D74"/>
    <w:rsid w:val="00DE74FA"/>
    <w:rsid w:val="00ED6F03"/>
    <w:rsid w:val="00F12AD1"/>
    <w:rsid w:val="00F84914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BA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D3BBD82E890D77448B60C1A1E736639E">
    <w:name w:val="D3BBD82E890D77448B60C1A1E736639E"/>
    <w:rsid w:val="00376BA9"/>
  </w:style>
  <w:style w:type="paragraph" w:customStyle="1" w:styleId="C4C3649D66040C488B411E803E117C1A">
    <w:name w:val="C4C3649D66040C488B411E803E117C1A"/>
    <w:rsid w:val="00376BA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Horizontal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Horizontal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Horizontal Calendar.dotx</Template>
  <TotalTime>115</TotalTime>
  <Pages>1</Pages>
  <Words>99</Words>
  <Characters>569</Characters>
  <Application>Microsoft Macintosh Word</Application>
  <DocSecurity>0</DocSecurity>
  <Lines>4</Lines>
  <Paragraphs>1</Paragraphs>
  <ScaleCrop>false</ScaleCrop>
  <Manager/>
  <Company/>
  <LinksUpToDate>false</LinksUpToDate>
  <CharactersWithSpaces>698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Sims</dc:creator>
  <cp:keywords/>
  <dc:description/>
  <cp:lastModifiedBy>Danielle Sims</cp:lastModifiedBy>
  <cp:revision>6</cp:revision>
  <cp:lastPrinted>2012-06-09T16:47:00Z</cp:lastPrinted>
  <dcterms:created xsi:type="dcterms:W3CDTF">2012-06-05T03:34:00Z</dcterms:created>
  <dcterms:modified xsi:type="dcterms:W3CDTF">2012-07-05T15:44:00Z</dcterms:modified>
  <cp:category/>
</cp:coreProperties>
</file>